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AC838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SHIPPENER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7FFE535" w14:textId="77777777" w:rsidR="007E7A5D" w:rsidRPr="00D2496F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Basingstoke.</w:t>
      </w:r>
    </w:p>
    <w:p w14:paraId="5F090C6D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92E9A32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BDE5FE3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6D113458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48120C9A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Hampshire, except ecclesiastical persons, the two fifteenths and two tenths granted to the King at the last Parliament.   (C.F.R. 1399-1405 p.286)</w:t>
      </w:r>
    </w:p>
    <w:p w14:paraId="777A5ADD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BFCD835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FF2FEA" w14:textId="77777777" w:rsidR="007E7A5D" w:rsidRDefault="007E7A5D" w:rsidP="007E7A5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2021</w:t>
      </w:r>
    </w:p>
    <w:p w14:paraId="4D0221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BC06E" w14:textId="77777777" w:rsidR="007E7A5D" w:rsidRDefault="007E7A5D" w:rsidP="009139A6">
      <w:r>
        <w:separator/>
      </w:r>
    </w:p>
  </w:endnote>
  <w:endnote w:type="continuationSeparator" w:id="0">
    <w:p w14:paraId="4C75FCA9" w14:textId="77777777" w:rsidR="007E7A5D" w:rsidRDefault="007E7A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06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DC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37A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DF7B7" w14:textId="77777777" w:rsidR="007E7A5D" w:rsidRDefault="007E7A5D" w:rsidP="009139A6">
      <w:r>
        <w:separator/>
      </w:r>
    </w:p>
  </w:footnote>
  <w:footnote w:type="continuationSeparator" w:id="0">
    <w:p w14:paraId="194FDAFA" w14:textId="77777777" w:rsidR="007E7A5D" w:rsidRDefault="007E7A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03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9D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22E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A5D"/>
    <w:rsid w:val="000666E0"/>
    <w:rsid w:val="002510B7"/>
    <w:rsid w:val="005C130B"/>
    <w:rsid w:val="007E7A5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90D4B"/>
  <w15:chartTrackingRefBased/>
  <w15:docId w15:val="{0208C521-6084-4A06-9B20-44C3CCB7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2021-08-10T06:45:00Z</dcterms:created>
  <dcterms:modified xsi:type="dcterms:W3CDTF">2021-08-10T06:45:00Z</dcterms:modified>
</cp:coreProperties>
</file>